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湖北师范大学教师低职高聘申报表</w:t>
      </w:r>
    </w:p>
    <w:tbl>
      <w:tblPr>
        <w:tblStyle w:val="4"/>
        <w:tblW w:w="10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52"/>
        <w:gridCol w:w="832"/>
        <w:gridCol w:w="1338"/>
        <w:gridCol w:w="1338"/>
        <w:gridCol w:w="1100"/>
        <w:gridCol w:w="1297"/>
        <w:gridCol w:w="3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98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98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所在学院</w:t>
            </w:r>
          </w:p>
        </w:tc>
        <w:tc>
          <w:tcPr>
            <w:tcW w:w="133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2397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进校工作时间</w:t>
            </w:r>
          </w:p>
        </w:tc>
        <w:tc>
          <w:tcPr>
            <w:tcW w:w="331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96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博士毕业院校</w:t>
            </w:r>
          </w:p>
        </w:tc>
        <w:tc>
          <w:tcPr>
            <w:tcW w:w="26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2397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博士毕业时间</w:t>
            </w:r>
          </w:p>
        </w:tc>
        <w:tc>
          <w:tcPr>
            <w:tcW w:w="331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96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现专业技术职务</w:t>
            </w:r>
          </w:p>
        </w:tc>
        <w:tc>
          <w:tcPr>
            <w:tcW w:w="26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2397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现聘用岗位等级</w:t>
            </w:r>
          </w:p>
        </w:tc>
        <w:tc>
          <w:tcPr>
            <w:tcW w:w="331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96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学习简历</w:t>
            </w:r>
          </w:p>
        </w:tc>
        <w:tc>
          <w:tcPr>
            <w:tcW w:w="8384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96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工作简历</w:t>
            </w:r>
          </w:p>
        </w:tc>
        <w:tc>
          <w:tcPr>
            <w:tcW w:w="8384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3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符合申报条件业绩</w:t>
            </w:r>
          </w:p>
        </w:tc>
        <w:tc>
          <w:tcPr>
            <w:tcW w:w="460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申报高聘教师岗位等级</w:t>
            </w:r>
          </w:p>
        </w:tc>
        <w:tc>
          <w:tcPr>
            <w:tcW w:w="460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113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9216" w:type="dxa"/>
            <w:gridSpan w:val="6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1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学院审核意见</w:t>
            </w:r>
          </w:p>
        </w:tc>
        <w:tc>
          <w:tcPr>
            <w:tcW w:w="921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情况属实，同意推荐。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签名：                                                             （盖章）</w:t>
            </w:r>
          </w:p>
          <w:p>
            <w:pPr>
              <w:wordWrap w:val="0"/>
              <w:spacing w:line="360" w:lineRule="atLeast"/>
              <w:ind w:firstLine="7020" w:firstLineChars="3900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11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人事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处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审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核意见</w:t>
            </w:r>
          </w:p>
        </w:tc>
        <w:tc>
          <w:tcPr>
            <w:tcW w:w="921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（例：基本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情况属实且符合申报条件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规定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，同意申报。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</w:p>
          <w:p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负责人签名：                                                             （盖章）</w:t>
            </w:r>
          </w:p>
          <w:p>
            <w:pPr>
              <w:wordWrap w:val="0"/>
              <w:spacing w:line="360" w:lineRule="atLeast"/>
              <w:ind w:firstLine="7020" w:firstLineChars="3900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1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科研处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审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核意见</w:t>
            </w:r>
          </w:p>
        </w:tc>
        <w:tc>
          <w:tcPr>
            <w:tcW w:w="921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业绩情况属实且符合申报条件规定，同意申报。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</w:p>
          <w:p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负责人签名：                                                             （盖章）</w:t>
            </w:r>
          </w:p>
          <w:p>
            <w:pPr>
              <w:wordWrap w:val="0"/>
              <w:spacing w:line="360" w:lineRule="atLeast"/>
              <w:ind w:firstLine="7020" w:firstLineChars="390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年   月   日</w:t>
            </w:r>
          </w:p>
        </w:tc>
      </w:tr>
    </w:tbl>
    <w:p>
      <w:r>
        <w:rPr>
          <w:rFonts w:hint="eastAsia"/>
        </w:rPr>
        <w:t>注：本表单面打印，一式</w:t>
      </w:r>
      <w:r>
        <w:t>2</w:t>
      </w:r>
      <w:r>
        <w:rPr>
          <w:rFonts w:hint="eastAsia"/>
        </w:rPr>
        <w:t>份，申报人所在学院和人事处各存档一份。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53"/>
    <w:rsid w:val="000468E6"/>
    <w:rsid w:val="00095E8B"/>
    <w:rsid w:val="000B0AA4"/>
    <w:rsid w:val="000B1C28"/>
    <w:rsid w:val="000C5B8D"/>
    <w:rsid w:val="000F3BBC"/>
    <w:rsid w:val="00112447"/>
    <w:rsid w:val="001230CC"/>
    <w:rsid w:val="0013551B"/>
    <w:rsid w:val="001C42CA"/>
    <w:rsid w:val="001C4F59"/>
    <w:rsid w:val="001C534F"/>
    <w:rsid w:val="001D0FB0"/>
    <w:rsid w:val="001F3E5D"/>
    <w:rsid w:val="00272ED4"/>
    <w:rsid w:val="00297191"/>
    <w:rsid w:val="00297D21"/>
    <w:rsid w:val="002A28D6"/>
    <w:rsid w:val="002B3C1B"/>
    <w:rsid w:val="002B718D"/>
    <w:rsid w:val="002C3C08"/>
    <w:rsid w:val="002E0CA4"/>
    <w:rsid w:val="002E786B"/>
    <w:rsid w:val="002F2D3F"/>
    <w:rsid w:val="002F6CBC"/>
    <w:rsid w:val="00303F01"/>
    <w:rsid w:val="003069AE"/>
    <w:rsid w:val="0031153C"/>
    <w:rsid w:val="003547F7"/>
    <w:rsid w:val="00370437"/>
    <w:rsid w:val="0038216E"/>
    <w:rsid w:val="003D5449"/>
    <w:rsid w:val="00424566"/>
    <w:rsid w:val="00445751"/>
    <w:rsid w:val="00491554"/>
    <w:rsid w:val="004B5985"/>
    <w:rsid w:val="004D788E"/>
    <w:rsid w:val="004F2CDB"/>
    <w:rsid w:val="00502E32"/>
    <w:rsid w:val="00513A9D"/>
    <w:rsid w:val="00544082"/>
    <w:rsid w:val="005718F2"/>
    <w:rsid w:val="00597F0B"/>
    <w:rsid w:val="005B24AF"/>
    <w:rsid w:val="005B273A"/>
    <w:rsid w:val="005B6C52"/>
    <w:rsid w:val="005E39A3"/>
    <w:rsid w:val="005F21D7"/>
    <w:rsid w:val="005F688A"/>
    <w:rsid w:val="00601BB1"/>
    <w:rsid w:val="00623D3B"/>
    <w:rsid w:val="00642ACE"/>
    <w:rsid w:val="006601B9"/>
    <w:rsid w:val="00675D75"/>
    <w:rsid w:val="00680ACE"/>
    <w:rsid w:val="00681285"/>
    <w:rsid w:val="00694CF3"/>
    <w:rsid w:val="006A310B"/>
    <w:rsid w:val="006C4487"/>
    <w:rsid w:val="006D4C9E"/>
    <w:rsid w:val="00703A3E"/>
    <w:rsid w:val="00752F78"/>
    <w:rsid w:val="00767AFC"/>
    <w:rsid w:val="00776671"/>
    <w:rsid w:val="007E6589"/>
    <w:rsid w:val="007F7AF5"/>
    <w:rsid w:val="00804DDD"/>
    <w:rsid w:val="008075F9"/>
    <w:rsid w:val="00836904"/>
    <w:rsid w:val="0086326B"/>
    <w:rsid w:val="00867B22"/>
    <w:rsid w:val="008716B4"/>
    <w:rsid w:val="00877C87"/>
    <w:rsid w:val="008A1500"/>
    <w:rsid w:val="008E489B"/>
    <w:rsid w:val="008F1877"/>
    <w:rsid w:val="009310FA"/>
    <w:rsid w:val="00934DF5"/>
    <w:rsid w:val="00937DF5"/>
    <w:rsid w:val="00980427"/>
    <w:rsid w:val="00985250"/>
    <w:rsid w:val="00985941"/>
    <w:rsid w:val="009A15FC"/>
    <w:rsid w:val="009D11DF"/>
    <w:rsid w:val="00A016AA"/>
    <w:rsid w:val="00A054B9"/>
    <w:rsid w:val="00A13D48"/>
    <w:rsid w:val="00A14FAE"/>
    <w:rsid w:val="00A330EB"/>
    <w:rsid w:val="00A5078E"/>
    <w:rsid w:val="00A51B87"/>
    <w:rsid w:val="00A51D77"/>
    <w:rsid w:val="00A55903"/>
    <w:rsid w:val="00A626DC"/>
    <w:rsid w:val="00A877F0"/>
    <w:rsid w:val="00AB1132"/>
    <w:rsid w:val="00AE07D5"/>
    <w:rsid w:val="00AE262D"/>
    <w:rsid w:val="00AE66D0"/>
    <w:rsid w:val="00B14A71"/>
    <w:rsid w:val="00B156AF"/>
    <w:rsid w:val="00B30EA0"/>
    <w:rsid w:val="00B4340E"/>
    <w:rsid w:val="00B637C5"/>
    <w:rsid w:val="00B7450C"/>
    <w:rsid w:val="00B75BD5"/>
    <w:rsid w:val="00B7714C"/>
    <w:rsid w:val="00B81804"/>
    <w:rsid w:val="00BC082B"/>
    <w:rsid w:val="00BC364B"/>
    <w:rsid w:val="00BF5A72"/>
    <w:rsid w:val="00C036DF"/>
    <w:rsid w:val="00C16700"/>
    <w:rsid w:val="00C30458"/>
    <w:rsid w:val="00C33213"/>
    <w:rsid w:val="00C33237"/>
    <w:rsid w:val="00C43971"/>
    <w:rsid w:val="00C60D53"/>
    <w:rsid w:val="00C6513F"/>
    <w:rsid w:val="00CB6689"/>
    <w:rsid w:val="00CE22C1"/>
    <w:rsid w:val="00CF3184"/>
    <w:rsid w:val="00D41BA2"/>
    <w:rsid w:val="00D5395D"/>
    <w:rsid w:val="00D974F0"/>
    <w:rsid w:val="00DB630A"/>
    <w:rsid w:val="00DB7A30"/>
    <w:rsid w:val="00DD7C39"/>
    <w:rsid w:val="00E04DED"/>
    <w:rsid w:val="00E06555"/>
    <w:rsid w:val="00E151A8"/>
    <w:rsid w:val="00E31B11"/>
    <w:rsid w:val="00E32D87"/>
    <w:rsid w:val="00E33FA7"/>
    <w:rsid w:val="00E6224E"/>
    <w:rsid w:val="00E733B2"/>
    <w:rsid w:val="00EC0508"/>
    <w:rsid w:val="00ED1320"/>
    <w:rsid w:val="00EE3274"/>
    <w:rsid w:val="00EF2D3B"/>
    <w:rsid w:val="00F15F53"/>
    <w:rsid w:val="00F247AA"/>
    <w:rsid w:val="00F603D3"/>
    <w:rsid w:val="00FC6E57"/>
    <w:rsid w:val="00FF3FEC"/>
    <w:rsid w:val="010366B1"/>
    <w:rsid w:val="084D7AC7"/>
    <w:rsid w:val="31792397"/>
    <w:rsid w:val="7A933210"/>
    <w:rsid w:val="7FB9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oter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Header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107</Words>
  <Characters>614</Characters>
  <Lines>0</Lines>
  <Paragraphs>0</Paragraphs>
  <TotalTime>66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2018-12-08T10:44:00Z</dcterms:created>
  <dc:creator>微软用户</dc:creator>
  <cp:lastModifiedBy>Administrator</cp:lastModifiedBy>
  <cp:lastPrinted>2020-06-09T08:00:00Z</cp:lastPrinted>
  <dcterms:modified xsi:type="dcterms:W3CDTF">2021-06-04T02:04:21Z</dcterms:modified>
  <dc:title>湖北省事业单位专业技术三级岗位申报人员核准表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089B0FC44AB14559A9B970D79B67BA0B</vt:lpwstr>
  </property>
</Properties>
</file>